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9F" w:rsidRPr="003F25CB" w:rsidRDefault="00CD099F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CD099F" w:rsidRPr="003F25CB" w:rsidRDefault="00CD099F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61"/>
        <w:gridCol w:w="7157"/>
      </w:tblGrid>
      <w:tr w:rsidR="00CD099F" w:rsidRPr="003F25CB" w:rsidTr="00114AD1">
        <w:tc>
          <w:tcPr>
            <w:tcW w:w="7061" w:type="dxa"/>
          </w:tcPr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Default="00CD099F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CD099F" w:rsidRDefault="00CD099F" w:rsidP="003F25CB">
            <w:pPr>
              <w:rPr>
                <w:rFonts w:ascii="Georgia" w:hAnsi="Georgia"/>
                <w:b/>
                <w:szCs w:val="24"/>
              </w:rPr>
            </w:pPr>
          </w:p>
          <w:p w:rsidR="00CD099F" w:rsidRPr="003F25CB" w:rsidRDefault="00CD099F" w:rsidP="0020710F">
            <w:pPr>
              <w:ind w:left="2862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  <w:bookmarkStart w:id="0" w:name="_GoBack"/>
            <w:bookmarkEnd w:id="0"/>
          </w:p>
          <w:p w:rsidR="00CD099F" w:rsidRPr="003F25CB" w:rsidRDefault="00CD099F" w:rsidP="0020710F">
            <w:pPr>
              <w:ind w:left="2862"/>
              <w:rPr>
                <w:rFonts w:ascii="Georgia" w:hAnsi="Georgia"/>
                <w:b/>
                <w:szCs w:val="24"/>
              </w:rPr>
            </w:pPr>
          </w:p>
          <w:p w:rsidR="00CD099F" w:rsidRDefault="00CD099F" w:rsidP="0020710F">
            <w:pPr>
              <w:ind w:left="2862"/>
              <w:rPr>
                <w:rFonts w:ascii="Georgia" w:hAnsi="Georgia"/>
                <w:b/>
                <w:szCs w:val="24"/>
              </w:rPr>
            </w:pPr>
          </w:p>
          <w:p w:rsidR="00CD099F" w:rsidRPr="0020710F" w:rsidRDefault="00CD099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 w:rsidRPr="0020710F">
              <w:rPr>
                <w:rFonts w:ascii="Georgia" w:hAnsi="Georgia"/>
                <w:b/>
                <w:sz w:val="28"/>
                <w:szCs w:val="28"/>
              </w:rPr>
              <w:t xml:space="preserve">OBČINA </w:t>
            </w:r>
            <w:r>
              <w:rPr>
                <w:rFonts w:ascii="Georgia" w:hAnsi="Georgia"/>
                <w:b/>
                <w:sz w:val="28"/>
                <w:szCs w:val="28"/>
              </w:rPr>
              <w:t>MOZIRJE</w:t>
            </w:r>
          </w:p>
          <w:p w:rsidR="00CD099F" w:rsidRPr="0020710F" w:rsidRDefault="00CD099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ŠMIHELSKA CESTA 2</w:t>
            </w:r>
          </w:p>
          <w:p w:rsidR="00CD099F" w:rsidRPr="0020710F" w:rsidRDefault="00CD099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</w:p>
          <w:p w:rsidR="00CD099F" w:rsidRPr="0020710F" w:rsidRDefault="00CD099F" w:rsidP="0020710F">
            <w:pPr>
              <w:ind w:left="2862"/>
              <w:rPr>
                <w:rFonts w:ascii="Georgia" w:hAnsi="Georgia"/>
                <w:b/>
                <w:sz w:val="28"/>
                <w:szCs w:val="28"/>
              </w:rPr>
            </w:pPr>
            <w:r>
              <w:rPr>
                <w:rFonts w:ascii="Georgia" w:hAnsi="Georgia"/>
                <w:b/>
                <w:sz w:val="28"/>
                <w:szCs w:val="28"/>
              </w:rPr>
              <w:t>3330 MOZIRJE</w:t>
            </w:r>
          </w:p>
          <w:p w:rsidR="00CD099F" w:rsidRPr="003F25CB" w:rsidRDefault="00CD099F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</w:p>
        </w:tc>
      </w:tr>
      <w:tr w:rsidR="00CD099F" w:rsidRPr="003F25CB" w:rsidTr="00114AD1">
        <w:tc>
          <w:tcPr>
            <w:tcW w:w="7061" w:type="dxa"/>
          </w:tcPr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>
              <w:rPr>
                <w:noProof/>
              </w:rPr>
              <w:pict>
                <v:rect id="Pravokotnik 7" o:spid="_x0000_s1026" style="position:absolute;margin-left:.35pt;margin-top:12.75pt;width:13.5pt;height:12pt;z-index:251655680;visibility:visible;mso-position-horizontal-relative:text;mso-position-vertical-relative:text"/>
              </w:pict>
            </w:r>
          </w:p>
          <w:p w:rsidR="00CD099F" w:rsidRPr="003F25CB" w:rsidRDefault="00CD099F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CD099F" w:rsidRPr="003F25CB" w:rsidRDefault="00CD099F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6" o:spid="_x0000_s1027" style="position:absolute;left:0;text-align:left;margin-left:.35pt;margin-top:-.4pt;width:13.5pt;height:12pt;z-index:251656704;visibility:visible"/>
              </w:pic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CD099F" w:rsidRPr="003F25CB" w:rsidRDefault="00CD099F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5" o:spid="_x0000_s1028" style="position:absolute;left:0;text-align:left;margin-left:.35pt;margin-top:.75pt;width:13.5pt;height:12pt;z-index:251654656;visibility:visible"/>
              </w:pic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CD099F" w:rsidRPr="003F25CB" w:rsidTr="00114AD1">
        <w:trPr>
          <w:trHeight w:val="473"/>
        </w:trPr>
        <w:tc>
          <w:tcPr>
            <w:tcW w:w="7061" w:type="dxa"/>
            <w:vAlign w:val="center"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CD099F" w:rsidRPr="003F25CB" w:rsidTr="00114AD1">
        <w:trPr>
          <w:trHeight w:val="927"/>
        </w:trPr>
        <w:tc>
          <w:tcPr>
            <w:tcW w:w="7061" w:type="dxa"/>
            <w:vAlign w:val="center"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CD099F" w:rsidRPr="002A621F" w:rsidRDefault="00CD099F" w:rsidP="0020710F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2A621F">
              <w:rPr>
                <w:rFonts w:ascii="Georgia" w:hAnsi="Georgia"/>
                <w:b/>
                <w:szCs w:val="24"/>
              </w:rPr>
              <w:t>»</w:t>
            </w:r>
            <w:r w:rsidRPr="0020710F">
              <w:rPr>
                <w:rFonts w:ascii="Georgia" w:hAnsi="Georgia"/>
                <w:b/>
                <w:szCs w:val="24"/>
              </w:rPr>
              <w:t>Prevoz osnovnošolskih otrok</w:t>
            </w:r>
            <w:r w:rsidRPr="002A621F">
              <w:rPr>
                <w:rFonts w:ascii="Georgia" w:hAnsi="Georgia"/>
                <w:b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CD099F" w:rsidRPr="003F25CB" w:rsidTr="00114AD1">
        <w:tc>
          <w:tcPr>
            <w:tcW w:w="7061" w:type="dxa"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4" o:spid="_x0000_s1029" style="position:absolute;margin-left:177.05pt;margin-top:4.6pt;width:160.05pt;height:23.25pt;z-index:251657728;visibility:visible"/>
              </w:pic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8" o:spid="_x0000_s1030" style="position:absolute;margin-left:176.8pt;margin-top:5.95pt;width:160pt;height:23.25pt;z-index:251658752;visibility:visible"/>
              </w:pic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9" o:spid="_x0000_s1031" style="position:absolute;margin-left:176.8pt;margin-top:8.25pt;width:160pt;height:23.25pt;z-index:251659776;visibility:visible"/>
              </w:pic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r>
              <w:rPr>
                <w:rFonts w:ascii="Georgia" w:hAnsi="Georgia"/>
                <w:szCs w:val="24"/>
              </w:rPr>
              <w:t>prejetja</w:t>
            </w:r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>
              <w:rPr>
                <w:noProof/>
              </w:rPr>
              <w:pict>
                <v:rect id="Pravokotnik 10" o:spid="_x0000_s1032" style="position:absolute;margin-left:176.8pt;margin-top:9.45pt;width:160pt;height:23.25pt;z-index:251660800;visibility:visible"/>
              </w:pic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</w:p>
          <w:p w:rsidR="00CD099F" w:rsidRPr="003F25CB" w:rsidRDefault="00CD099F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CD099F" w:rsidRPr="003F25CB" w:rsidRDefault="00CD099F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CD099F" w:rsidRPr="003F25CB" w:rsidRDefault="00CD099F">
      <w:pPr>
        <w:rPr>
          <w:rFonts w:ascii="Georgia" w:hAnsi="Georgia"/>
        </w:rPr>
      </w:pPr>
    </w:p>
    <w:sectPr w:rsidR="00CD099F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CB"/>
    <w:rsid w:val="00077B2E"/>
    <w:rsid w:val="00114AD1"/>
    <w:rsid w:val="00181ED4"/>
    <w:rsid w:val="0020710F"/>
    <w:rsid w:val="00292EB1"/>
    <w:rsid w:val="002A621F"/>
    <w:rsid w:val="002E7324"/>
    <w:rsid w:val="003A784C"/>
    <w:rsid w:val="003F25CB"/>
    <w:rsid w:val="00450816"/>
    <w:rsid w:val="00473229"/>
    <w:rsid w:val="004D3E06"/>
    <w:rsid w:val="004E6455"/>
    <w:rsid w:val="00546BD3"/>
    <w:rsid w:val="0059212B"/>
    <w:rsid w:val="006A5D34"/>
    <w:rsid w:val="007F2175"/>
    <w:rsid w:val="008C5817"/>
    <w:rsid w:val="009438FC"/>
    <w:rsid w:val="00945B2E"/>
    <w:rsid w:val="009E4906"/>
    <w:rsid w:val="00B83703"/>
    <w:rsid w:val="00C03122"/>
    <w:rsid w:val="00C72879"/>
    <w:rsid w:val="00CD099F"/>
    <w:rsid w:val="00D34A29"/>
    <w:rsid w:val="00DF0162"/>
    <w:rsid w:val="00E63D07"/>
    <w:rsid w:val="00E971E5"/>
    <w:rsid w:val="00E97D50"/>
    <w:rsid w:val="00F12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CB"/>
    <w:rPr>
      <w:rFonts w:cs="Calibri"/>
      <w:iCs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51</Words>
  <Characters>296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NASLOVNICA</dc:title>
  <dc:subject/>
  <dc:creator/>
  <cp:keywords/>
  <dc:description/>
  <cp:lastModifiedBy>JAVNI ZAVOD</cp:lastModifiedBy>
  <cp:revision>2</cp:revision>
  <dcterms:created xsi:type="dcterms:W3CDTF">2016-06-27T08:32:00Z</dcterms:created>
  <dcterms:modified xsi:type="dcterms:W3CDTF">2016-06-27T08:32:00Z</dcterms:modified>
</cp:coreProperties>
</file>